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6A11D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4BFC926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0C949B10" w14:textId="35F79087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FF16EC">
        <w:rPr>
          <w:rFonts w:ascii="Corbel" w:hAnsi="Corbel"/>
          <w:i/>
          <w:smallCaps/>
          <w:sz w:val="24"/>
          <w:szCs w:val="24"/>
        </w:rPr>
        <w:t>2025/2028</w:t>
      </w:r>
    </w:p>
    <w:p w14:paraId="3C0D69A3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99A6E39" w14:textId="49E1A243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FF16EC">
        <w:rPr>
          <w:rFonts w:ascii="Corbel" w:hAnsi="Corbel"/>
          <w:sz w:val="20"/>
          <w:szCs w:val="20"/>
        </w:rPr>
        <w:t>202</w:t>
      </w:r>
      <w:r w:rsidR="00ED7268">
        <w:rPr>
          <w:rFonts w:ascii="Corbel" w:hAnsi="Corbel"/>
          <w:sz w:val="20"/>
          <w:szCs w:val="20"/>
        </w:rPr>
        <w:t>7</w:t>
      </w:r>
      <w:r w:rsidR="00FF16EC">
        <w:rPr>
          <w:rFonts w:ascii="Corbel" w:hAnsi="Corbel"/>
          <w:sz w:val="20"/>
          <w:szCs w:val="20"/>
        </w:rPr>
        <w:t>/202</w:t>
      </w:r>
      <w:r w:rsidR="00ED7268">
        <w:rPr>
          <w:rFonts w:ascii="Corbel" w:hAnsi="Corbel"/>
          <w:sz w:val="20"/>
          <w:szCs w:val="20"/>
        </w:rPr>
        <w:t>8</w:t>
      </w:r>
    </w:p>
    <w:p w14:paraId="64838301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445B8B2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3BC5DA41" w14:textId="77777777" w:rsidTr="00B819C8">
        <w:tc>
          <w:tcPr>
            <w:tcW w:w="2694" w:type="dxa"/>
            <w:vAlign w:val="center"/>
          </w:tcPr>
          <w:p w14:paraId="21CB5DC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1D88DD5" w14:textId="37821B82" w:rsidR="0085747A" w:rsidRPr="003335A8" w:rsidRDefault="00A71A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Controlling marketingowy</w:t>
            </w:r>
            <w:r w:rsidR="00C72F19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</w:t>
            </w:r>
          </w:p>
        </w:tc>
      </w:tr>
      <w:tr w:rsidR="0085747A" w:rsidRPr="00B169DF" w14:paraId="28B8915E" w14:textId="77777777" w:rsidTr="00B819C8">
        <w:tc>
          <w:tcPr>
            <w:tcW w:w="2694" w:type="dxa"/>
            <w:vAlign w:val="center"/>
          </w:tcPr>
          <w:p w14:paraId="3052BA18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0B9F352" w14:textId="0A3650B9" w:rsidR="0085747A" w:rsidRPr="00927F2A" w:rsidRDefault="00A71AC2" w:rsidP="00927F2A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A71AC2">
              <w:rPr>
                <w:rFonts w:cs="Calibri"/>
                <w:color w:val="000000"/>
              </w:rPr>
              <w:t>FiR</w:t>
            </w:r>
            <w:proofErr w:type="spellEnd"/>
            <w:r w:rsidRPr="00A71AC2">
              <w:rPr>
                <w:rFonts w:cs="Calibri"/>
                <w:color w:val="000000"/>
              </w:rPr>
              <w:t>/I/</w:t>
            </w:r>
            <w:proofErr w:type="spellStart"/>
            <w:r w:rsidRPr="00A71AC2">
              <w:rPr>
                <w:rFonts w:cs="Calibri"/>
                <w:color w:val="000000"/>
              </w:rPr>
              <w:t>FiC</w:t>
            </w:r>
            <w:proofErr w:type="spellEnd"/>
            <w:r w:rsidRPr="00A71AC2">
              <w:rPr>
                <w:rFonts w:cs="Calibri"/>
                <w:color w:val="000000"/>
              </w:rPr>
              <w:t>/C.4</w:t>
            </w:r>
          </w:p>
        </w:tc>
      </w:tr>
      <w:tr w:rsidR="0085747A" w:rsidRPr="00B169DF" w14:paraId="4CE61193" w14:textId="77777777" w:rsidTr="00B819C8">
        <w:tc>
          <w:tcPr>
            <w:tcW w:w="2694" w:type="dxa"/>
            <w:vAlign w:val="center"/>
          </w:tcPr>
          <w:p w14:paraId="4BAD914C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CABFBC1" w14:textId="7127EE23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3F0551D3" w14:textId="77777777" w:rsidTr="00B819C8">
        <w:tc>
          <w:tcPr>
            <w:tcW w:w="2694" w:type="dxa"/>
            <w:vAlign w:val="center"/>
          </w:tcPr>
          <w:p w14:paraId="313D14E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F5806B0" w14:textId="29989928" w:rsidR="0085747A" w:rsidRPr="00B169DF" w:rsidRDefault="005E4CB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Marketingu i Przedsiębiorczości </w:t>
            </w:r>
          </w:p>
        </w:tc>
      </w:tr>
      <w:tr w:rsidR="0085747A" w:rsidRPr="00B169DF" w14:paraId="6108EF13" w14:textId="77777777" w:rsidTr="00B819C8">
        <w:tc>
          <w:tcPr>
            <w:tcW w:w="2694" w:type="dxa"/>
            <w:vAlign w:val="center"/>
          </w:tcPr>
          <w:p w14:paraId="4A20D4D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892C127" w14:textId="29533D2E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rachunkowość </w:t>
            </w:r>
          </w:p>
        </w:tc>
      </w:tr>
      <w:tr w:rsidR="0085747A" w:rsidRPr="00B169DF" w14:paraId="574EED6C" w14:textId="77777777" w:rsidTr="00B819C8">
        <w:tc>
          <w:tcPr>
            <w:tcW w:w="2694" w:type="dxa"/>
            <w:vAlign w:val="center"/>
          </w:tcPr>
          <w:p w14:paraId="2EC89A0C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0CA98A5" w14:textId="08D242BC" w:rsidR="0085747A" w:rsidRPr="00B169DF" w:rsidRDefault="00927F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Pierwszy </w:t>
            </w:r>
            <w:r w:rsidR="003E0E5E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85747A" w:rsidRPr="00B169DF" w14:paraId="389C218D" w14:textId="77777777" w:rsidTr="00B819C8">
        <w:tc>
          <w:tcPr>
            <w:tcW w:w="2694" w:type="dxa"/>
            <w:vAlign w:val="center"/>
          </w:tcPr>
          <w:p w14:paraId="09F72F4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ADCEDCF" w14:textId="60AB6825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44AADE05" w14:textId="77777777" w:rsidTr="00B819C8">
        <w:tc>
          <w:tcPr>
            <w:tcW w:w="2694" w:type="dxa"/>
            <w:vAlign w:val="center"/>
          </w:tcPr>
          <w:p w14:paraId="58BFE1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443B606" w14:textId="02E143BD" w:rsidR="0085747A" w:rsidRPr="00B169DF" w:rsidRDefault="00756B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3335A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651679B2" w14:textId="77777777" w:rsidTr="00B819C8">
        <w:tc>
          <w:tcPr>
            <w:tcW w:w="2694" w:type="dxa"/>
            <w:vAlign w:val="center"/>
          </w:tcPr>
          <w:p w14:paraId="6A14377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4A18FCD" w14:textId="0A8DF155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927F2A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A71AC2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B169DF" w14:paraId="097FC6BD" w14:textId="77777777" w:rsidTr="00B819C8">
        <w:tc>
          <w:tcPr>
            <w:tcW w:w="2694" w:type="dxa"/>
            <w:vAlign w:val="center"/>
          </w:tcPr>
          <w:p w14:paraId="2A4793C8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6FD2BA3" w14:textId="027012CA" w:rsidR="0085747A" w:rsidRPr="00B169DF" w:rsidRDefault="003E0E5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923D7D" w:rsidRPr="00B169DF" w14:paraId="5456B51E" w14:textId="77777777" w:rsidTr="00B819C8">
        <w:tc>
          <w:tcPr>
            <w:tcW w:w="2694" w:type="dxa"/>
            <w:vAlign w:val="center"/>
          </w:tcPr>
          <w:p w14:paraId="05F7EED2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919D92" w14:textId="1C08931D" w:rsidR="00923D7D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39A01F0D" w14:textId="77777777" w:rsidTr="00B819C8">
        <w:tc>
          <w:tcPr>
            <w:tcW w:w="2694" w:type="dxa"/>
            <w:vAlign w:val="center"/>
          </w:tcPr>
          <w:p w14:paraId="1D6F19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A40F913" w14:textId="7D6D20E9" w:rsidR="0085747A" w:rsidRPr="00B169DF" w:rsidRDefault="00A71A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Bogdan Wierzbiński, prof. UR</w:t>
            </w:r>
          </w:p>
        </w:tc>
      </w:tr>
      <w:tr w:rsidR="0085747A" w:rsidRPr="00B169DF" w14:paraId="40601ACA" w14:textId="77777777" w:rsidTr="00A71AC2">
        <w:tc>
          <w:tcPr>
            <w:tcW w:w="2694" w:type="dxa"/>
            <w:vAlign w:val="center"/>
          </w:tcPr>
          <w:p w14:paraId="4ED404B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06194332" w14:textId="77777777" w:rsidR="00A71AC2" w:rsidRDefault="00A71AC2" w:rsidP="00A71AC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Bogdan Wierzbiński, prof. UR</w:t>
            </w:r>
          </w:p>
          <w:p w14:paraId="450C4253" w14:textId="0CC35EF1" w:rsidR="00FF16EC" w:rsidRDefault="00A71AC2" w:rsidP="00A71AC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FF16EC">
              <w:rPr>
                <w:rFonts w:ascii="Corbel" w:hAnsi="Corbel"/>
                <w:b w:val="0"/>
                <w:sz w:val="24"/>
                <w:szCs w:val="24"/>
              </w:rPr>
              <w:t xml:space="preserve">Tomasz </w:t>
            </w:r>
            <w:proofErr w:type="spellStart"/>
            <w:r w:rsidR="00FF16EC">
              <w:rPr>
                <w:rFonts w:ascii="Corbel" w:hAnsi="Corbel"/>
                <w:b w:val="0"/>
                <w:sz w:val="24"/>
                <w:szCs w:val="24"/>
              </w:rPr>
              <w:t>Hermaniuk</w:t>
            </w:r>
            <w:proofErr w:type="spellEnd"/>
          </w:p>
          <w:p w14:paraId="1AAC069D" w14:textId="77777777" w:rsidR="00A71AC2" w:rsidRDefault="00FF16EC" w:rsidP="00A71AC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A71AC2">
              <w:rPr>
                <w:rFonts w:ascii="Corbel" w:hAnsi="Corbel"/>
                <w:b w:val="0"/>
                <w:sz w:val="24"/>
                <w:szCs w:val="24"/>
              </w:rPr>
              <w:t xml:space="preserve">Piotr </w:t>
            </w:r>
            <w:proofErr w:type="spellStart"/>
            <w:r w:rsidR="00A71AC2">
              <w:rPr>
                <w:rFonts w:ascii="Corbel" w:hAnsi="Corbel"/>
                <w:b w:val="0"/>
                <w:sz w:val="24"/>
                <w:szCs w:val="24"/>
              </w:rPr>
              <w:t>Cyrek</w:t>
            </w:r>
            <w:proofErr w:type="spellEnd"/>
          </w:p>
          <w:p w14:paraId="36C50BBD" w14:textId="6D9F210A" w:rsidR="00FF16EC" w:rsidRPr="00B169DF" w:rsidRDefault="00FF16EC" w:rsidP="00A71AC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Tomasz Surmacz</w:t>
            </w:r>
          </w:p>
        </w:tc>
      </w:tr>
    </w:tbl>
    <w:p w14:paraId="41F09C03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69DF6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1037E2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A3CB6E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14:paraId="271F833D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F25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7AFBE54C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89D0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DF315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3540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B83DC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576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AF08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CE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F05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B1D4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4AFE5DCD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8F9A" w14:textId="21C9ADB2" w:rsidR="00015B8F" w:rsidRPr="00B169DF" w:rsidRDefault="00A71AC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FBFB" w14:textId="544F5699" w:rsidR="00015B8F" w:rsidRPr="00B169DF" w:rsidRDefault="00A71AC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C1E6" w14:textId="36A335C0" w:rsidR="00015B8F" w:rsidRPr="00B169DF" w:rsidRDefault="00A71AC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55D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14C8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1F3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48D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F4E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3B9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5C30" w14:textId="132DD48B" w:rsidR="00015B8F" w:rsidRPr="00B169DF" w:rsidRDefault="00A71AC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1DF3CF3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C31FF8E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525DD2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8A1F098" w14:textId="5AC9DF27" w:rsidR="0085747A" w:rsidRPr="00B169DF" w:rsidRDefault="00A019C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797BF61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3959CA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DA7267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07B190A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4B313A" w14:textId="0F7DE3A5" w:rsidR="00A71AC2" w:rsidRPr="00A71AC2" w:rsidRDefault="00A71AC2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A71AC2">
        <w:rPr>
          <w:rFonts w:ascii="Corbel" w:hAnsi="Corbel"/>
          <w:b w:val="0"/>
          <w:smallCaps w:val="0"/>
          <w:szCs w:val="24"/>
        </w:rPr>
        <w:t>egzamin</w:t>
      </w:r>
    </w:p>
    <w:p w14:paraId="6D7C79DC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5BD5F8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4309E280" w14:textId="77777777" w:rsidTr="00745302">
        <w:tc>
          <w:tcPr>
            <w:tcW w:w="9670" w:type="dxa"/>
          </w:tcPr>
          <w:p w14:paraId="5EFA4A86" w14:textId="528F6858" w:rsidR="0085747A" w:rsidRPr="00B169DF" w:rsidRDefault="006A25D1" w:rsidP="006A25D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</w:t>
            </w:r>
            <w:r w:rsidRPr="006A25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osiadać podstawową wiedzę z zakresu zarządzania i marketingu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z</w:t>
            </w:r>
            <w:r w:rsidRPr="006A25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nać podstawowe </w:t>
            </w:r>
            <w:r w:rsidR="00A71A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procesy marketingowe i ich wpływ na </w:t>
            </w:r>
            <w:r w:rsidRPr="006A25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zachowa</w:t>
            </w:r>
            <w:r w:rsidR="00A71A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nia</w:t>
            </w:r>
            <w:r w:rsidRPr="006A25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konsumen</w:t>
            </w:r>
            <w:r w:rsidR="00A71A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tów.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</w:tr>
    </w:tbl>
    <w:p w14:paraId="6D4330F3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5B9BC0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17066F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029D6B5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01ECF92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927F2A" w:rsidRPr="00B169DF" w14:paraId="7FF9FB98" w14:textId="77777777" w:rsidTr="00F47C27">
        <w:tc>
          <w:tcPr>
            <w:tcW w:w="851" w:type="dxa"/>
            <w:vAlign w:val="center"/>
          </w:tcPr>
          <w:p w14:paraId="690DF5F8" w14:textId="77777777" w:rsidR="00927F2A" w:rsidRPr="00B169DF" w:rsidRDefault="00927F2A" w:rsidP="00927F2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14:paraId="20D1B134" w14:textId="7AEB5A9A" w:rsidR="00A71AC2" w:rsidRPr="00A71AC2" w:rsidRDefault="006A25D1" w:rsidP="00A71AC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71AC2">
              <w:rPr>
                <w:rFonts w:ascii="Corbel" w:hAnsi="Corbel"/>
                <w:b w:val="0"/>
                <w:sz w:val="24"/>
                <w:szCs w:val="24"/>
              </w:rPr>
              <w:t xml:space="preserve">Zrozumienie </w:t>
            </w:r>
            <w:r w:rsidR="00A71AC2" w:rsidRPr="00A71AC2">
              <w:rPr>
                <w:rFonts w:ascii="Corbel" w:hAnsi="Corbel"/>
                <w:b w:val="0"/>
                <w:sz w:val="24"/>
                <w:szCs w:val="24"/>
              </w:rPr>
              <w:t>roli controllingu w marketingu</w:t>
            </w:r>
            <w:r w:rsidR="00A71AC2">
              <w:rPr>
                <w:rFonts w:ascii="Corbel" w:hAnsi="Corbel"/>
                <w:b w:val="0"/>
                <w:sz w:val="24"/>
                <w:szCs w:val="24"/>
              </w:rPr>
              <w:t>, w zakresie</w:t>
            </w:r>
            <w:r w:rsidR="00A71AC2" w:rsidRPr="00A71AC2">
              <w:rPr>
                <w:rFonts w:ascii="Corbel" w:hAnsi="Corbel"/>
                <w:b w:val="0"/>
                <w:sz w:val="24"/>
                <w:szCs w:val="24"/>
              </w:rPr>
              <w:t xml:space="preserve"> podejmowanie decyzji marketingowych z </w:t>
            </w:r>
            <w:r w:rsidR="00A71AC2">
              <w:rPr>
                <w:rFonts w:ascii="Corbel" w:hAnsi="Corbel"/>
                <w:b w:val="0"/>
                <w:sz w:val="24"/>
                <w:szCs w:val="24"/>
              </w:rPr>
              <w:t xml:space="preserve">uwzględnieniem </w:t>
            </w:r>
            <w:r w:rsidR="00A71AC2" w:rsidRPr="00A71AC2">
              <w:rPr>
                <w:rFonts w:ascii="Corbel" w:hAnsi="Corbel"/>
                <w:b w:val="0"/>
                <w:sz w:val="24"/>
                <w:szCs w:val="24"/>
              </w:rPr>
              <w:t>cel</w:t>
            </w:r>
            <w:r w:rsidR="00A71AC2">
              <w:rPr>
                <w:rFonts w:ascii="Corbel" w:hAnsi="Corbel"/>
                <w:b w:val="0"/>
                <w:sz w:val="24"/>
                <w:szCs w:val="24"/>
              </w:rPr>
              <w:t>ów</w:t>
            </w:r>
            <w:r w:rsidR="00A71AC2" w:rsidRPr="00A71AC2">
              <w:rPr>
                <w:rFonts w:ascii="Corbel" w:hAnsi="Corbel"/>
                <w:b w:val="0"/>
                <w:sz w:val="24"/>
                <w:szCs w:val="24"/>
              </w:rPr>
              <w:t xml:space="preserve"> finansowy</w:t>
            </w:r>
            <w:r w:rsidR="00A71AC2">
              <w:rPr>
                <w:rFonts w:ascii="Corbel" w:hAnsi="Corbel"/>
                <w:b w:val="0"/>
                <w:sz w:val="24"/>
                <w:szCs w:val="24"/>
              </w:rPr>
              <w:t>ch</w:t>
            </w:r>
            <w:r w:rsidR="00A71AC2" w:rsidRPr="00A71AC2">
              <w:rPr>
                <w:rFonts w:ascii="Corbel" w:hAnsi="Corbel"/>
                <w:b w:val="0"/>
                <w:sz w:val="24"/>
                <w:szCs w:val="24"/>
              </w:rPr>
              <w:t xml:space="preserve"> i strategiczny</w:t>
            </w:r>
            <w:r w:rsidR="00A71AC2">
              <w:rPr>
                <w:rFonts w:ascii="Corbel" w:hAnsi="Corbel"/>
                <w:b w:val="0"/>
                <w:sz w:val="24"/>
                <w:szCs w:val="24"/>
              </w:rPr>
              <w:t>ch</w:t>
            </w:r>
            <w:r w:rsidR="00A71AC2" w:rsidRPr="00A71AC2">
              <w:rPr>
                <w:rFonts w:ascii="Corbel" w:hAnsi="Corbel"/>
                <w:b w:val="0"/>
                <w:sz w:val="24"/>
                <w:szCs w:val="24"/>
              </w:rPr>
              <w:t xml:space="preserve"> przedsiębiorstwa.</w:t>
            </w:r>
          </w:p>
        </w:tc>
      </w:tr>
      <w:tr w:rsidR="00927F2A" w:rsidRPr="00B169DF" w14:paraId="3BA85B71" w14:textId="77777777" w:rsidTr="00F47C27">
        <w:tc>
          <w:tcPr>
            <w:tcW w:w="851" w:type="dxa"/>
            <w:vAlign w:val="center"/>
          </w:tcPr>
          <w:p w14:paraId="3435E8C9" w14:textId="504480C2" w:rsidR="00927F2A" w:rsidRPr="00B169DF" w:rsidRDefault="00927F2A" w:rsidP="00927F2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23A23802" w14:textId="13E952F1" w:rsidR="00927F2A" w:rsidRPr="006A25D1" w:rsidRDefault="00A71AC2" w:rsidP="00A71AC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71AC2">
              <w:rPr>
                <w:rFonts w:ascii="Corbel" w:hAnsi="Corbel"/>
                <w:b w:val="0"/>
                <w:sz w:val="24"/>
                <w:szCs w:val="24"/>
              </w:rPr>
              <w:t>Poznanie narzędzi i wskaźników oceny efektywności marketingu</w:t>
            </w:r>
          </w:p>
        </w:tc>
      </w:tr>
      <w:tr w:rsidR="00927F2A" w:rsidRPr="00B169DF" w14:paraId="4B9DAD63" w14:textId="77777777" w:rsidTr="00F47C27">
        <w:tc>
          <w:tcPr>
            <w:tcW w:w="851" w:type="dxa"/>
            <w:vAlign w:val="center"/>
          </w:tcPr>
          <w:p w14:paraId="44C8D0B2" w14:textId="06484CB0" w:rsidR="00927F2A" w:rsidRPr="00B169DF" w:rsidRDefault="00927F2A" w:rsidP="00927F2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</w:tcPr>
          <w:p w14:paraId="63190DD6" w14:textId="12DF427B" w:rsidR="00927F2A" w:rsidRPr="006A25D1" w:rsidRDefault="00A71AC2" w:rsidP="00927F2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A25D1">
              <w:rPr>
                <w:rFonts w:ascii="Corbel" w:hAnsi="Corbel"/>
                <w:b w:val="0"/>
                <w:sz w:val="24"/>
                <w:szCs w:val="24"/>
              </w:rPr>
              <w:t xml:space="preserve">Rozwijanie umiejętności </w:t>
            </w:r>
            <w:r w:rsidRPr="00A71AC2">
              <w:rPr>
                <w:rFonts w:ascii="Corbel" w:hAnsi="Corbel"/>
                <w:b w:val="0"/>
                <w:sz w:val="24"/>
                <w:szCs w:val="24"/>
              </w:rPr>
              <w:t>planowania i kontroli działań marketingowych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A71AC2">
              <w:rPr>
                <w:rFonts w:ascii="Corbel" w:hAnsi="Corbel"/>
                <w:b w:val="0"/>
                <w:sz w:val="24"/>
                <w:szCs w:val="24"/>
              </w:rPr>
              <w:t>opracowywania budżetów marketingowych, monitorowania wydatków</w:t>
            </w:r>
          </w:p>
        </w:tc>
      </w:tr>
    </w:tbl>
    <w:p w14:paraId="7B117F9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958886A" w14:textId="3C7CDAA3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04762C25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14:paraId="0E5F48BD" w14:textId="77777777" w:rsidTr="0071620A">
        <w:tc>
          <w:tcPr>
            <w:tcW w:w="1701" w:type="dxa"/>
            <w:vAlign w:val="center"/>
          </w:tcPr>
          <w:p w14:paraId="44882E8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76ED062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13D0E6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35E4F" w:rsidRPr="00B169DF" w14:paraId="3AB3F33E" w14:textId="77777777" w:rsidTr="005E6E85">
        <w:tc>
          <w:tcPr>
            <w:tcW w:w="1701" w:type="dxa"/>
          </w:tcPr>
          <w:p w14:paraId="787625AA" w14:textId="77777777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78FF500" w14:textId="6C20995A" w:rsidR="00173A25" w:rsidRPr="00BB0146" w:rsidRDefault="00BB0146" w:rsidP="00BB014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B0146">
              <w:rPr>
                <w:rFonts w:ascii="Corbel" w:hAnsi="Corbel"/>
                <w:sz w:val="24"/>
                <w:szCs w:val="24"/>
              </w:rPr>
              <w:t>Zna zasady i koncepcje teorii ekonomii, finansów i zarządzania w powiązaniu z trendami i ewolucją struktur gospodarczych oraz identyfikuje metody i techniki analityczne pozwalające pozyskiwać dane służące ocenie efektów podejmowanych działań</w:t>
            </w:r>
          </w:p>
        </w:tc>
        <w:tc>
          <w:tcPr>
            <w:tcW w:w="1873" w:type="dxa"/>
          </w:tcPr>
          <w:p w14:paraId="1DDB0BD3" w14:textId="77777777" w:rsidR="00BB0146" w:rsidRDefault="00BB0146" w:rsidP="00235E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B0146">
              <w:rPr>
                <w:rFonts w:ascii="Corbel" w:hAnsi="Corbel"/>
                <w:b w:val="0"/>
                <w:smallCaps w:val="0"/>
                <w:szCs w:val="24"/>
              </w:rPr>
              <w:t xml:space="preserve">K_W03, </w:t>
            </w:r>
          </w:p>
          <w:p w14:paraId="4B5075CE" w14:textId="71F9F93A" w:rsidR="00BB0146" w:rsidRPr="00BB0146" w:rsidRDefault="00BB0146" w:rsidP="00235E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B0146">
              <w:rPr>
                <w:rFonts w:ascii="Corbel" w:hAnsi="Corbel"/>
                <w:b w:val="0"/>
                <w:smallCaps w:val="0"/>
                <w:szCs w:val="24"/>
              </w:rPr>
              <w:t xml:space="preserve">K_W08, </w:t>
            </w:r>
          </w:p>
          <w:p w14:paraId="18B6DFC9" w14:textId="0026D206" w:rsidR="00235E4F" w:rsidRPr="00BB0146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37BEC" w:rsidRPr="00B169DF" w14:paraId="06D9B1F4" w14:textId="77777777" w:rsidTr="005E6E85">
        <w:tc>
          <w:tcPr>
            <w:tcW w:w="1701" w:type="dxa"/>
          </w:tcPr>
          <w:p w14:paraId="24876778" w14:textId="77777777" w:rsidR="00A37BEC" w:rsidRPr="00B169DF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999272E" w14:textId="325EF740" w:rsidR="00173A25" w:rsidRPr="00BB0146" w:rsidRDefault="00BB0146" w:rsidP="00BB014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B0146">
              <w:rPr>
                <w:rFonts w:ascii="Corbel" w:hAnsi="Corbel"/>
                <w:sz w:val="24"/>
                <w:szCs w:val="24"/>
              </w:rPr>
              <w:t xml:space="preserve">Potrafi analizować przyczyny i przebieg zjawisk społeczno-ekonomicznych determinujących sytuację ekonomiczno-finansową przedsiębiorstwa oraz analizować działania marketingowe z uwzględnieniem kryteriów finansowych, a na podstawie uzyskanych wyników rekomendować odpowiednie decyzje operacyjne i strategiczne  </w:t>
            </w:r>
          </w:p>
        </w:tc>
        <w:tc>
          <w:tcPr>
            <w:tcW w:w="1873" w:type="dxa"/>
          </w:tcPr>
          <w:p w14:paraId="74F1E65F" w14:textId="77777777" w:rsidR="00BB0146" w:rsidRPr="00BB0146" w:rsidRDefault="00BB0146" w:rsidP="00A37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B0146">
              <w:rPr>
                <w:rFonts w:ascii="Corbel" w:hAnsi="Corbel"/>
                <w:b w:val="0"/>
                <w:smallCaps w:val="0"/>
                <w:szCs w:val="24"/>
              </w:rPr>
              <w:t xml:space="preserve">K_U03, </w:t>
            </w:r>
          </w:p>
          <w:p w14:paraId="0ED0BDC3" w14:textId="5AD9E9F9" w:rsidR="00BB0146" w:rsidRPr="00BB0146" w:rsidRDefault="00BB0146" w:rsidP="00A37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B0146">
              <w:rPr>
                <w:rFonts w:ascii="Corbel" w:hAnsi="Corbel"/>
                <w:b w:val="0"/>
                <w:smallCaps w:val="0"/>
                <w:szCs w:val="24"/>
              </w:rPr>
              <w:t xml:space="preserve">K_U09, </w:t>
            </w:r>
          </w:p>
          <w:p w14:paraId="0380FF95" w14:textId="7F1FC072" w:rsidR="00A37BEC" w:rsidRPr="00BB0146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73A25" w:rsidRPr="00B169DF" w14:paraId="5FB27B4B" w14:textId="77777777" w:rsidTr="005E6E85">
        <w:tc>
          <w:tcPr>
            <w:tcW w:w="1701" w:type="dxa"/>
          </w:tcPr>
          <w:p w14:paraId="2C0955BE" w14:textId="65046C3C" w:rsidR="00173A25" w:rsidRPr="00B169DF" w:rsidRDefault="00173A25" w:rsidP="00173A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7D2B2C71" w14:textId="03217E44" w:rsidR="00173A25" w:rsidRPr="00BB0146" w:rsidRDefault="00173A25" w:rsidP="00BB014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B0146">
              <w:rPr>
                <w:rFonts w:ascii="Corbel" w:hAnsi="Corbel"/>
                <w:sz w:val="24"/>
                <w:szCs w:val="24"/>
              </w:rPr>
              <w:t xml:space="preserve">Jest gotów </w:t>
            </w:r>
            <w:r w:rsidR="00BB0146" w:rsidRPr="00BB0146">
              <w:rPr>
                <w:rFonts w:ascii="Corbel" w:hAnsi="Corbel"/>
                <w:sz w:val="24"/>
                <w:szCs w:val="24"/>
              </w:rPr>
              <w:t>do myślenia i działania w sposób przedsiębiorczy, integrujący kreatywność i aspekty finansowe.</w:t>
            </w:r>
          </w:p>
        </w:tc>
        <w:tc>
          <w:tcPr>
            <w:tcW w:w="1873" w:type="dxa"/>
          </w:tcPr>
          <w:p w14:paraId="6E374EE0" w14:textId="77777777" w:rsidR="00BB0146" w:rsidRPr="00BB0146" w:rsidRDefault="00BB0146" w:rsidP="00173A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B0146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  <w:p w14:paraId="7C54E3C2" w14:textId="6C53E65A" w:rsidR="00173A25" w:rsidRPr="00BB0146" w:rsidRDefault="00173A25" w:rsidP="00173A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5AE171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B80473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88F93BB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3723529D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66F986EE" w14:textId="77777777" w:rsidTr="00923D7D">
        <w:tc>
          <w:tcPr>
            <w:tcW w:w="9639" w:type="dxa"/>
          </w:tcPr>
          <w:p w14:paraId="6125173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BEBFCDA" w14:textId="77777777" w:rsidTr="00923D7D">
        <w:tc>
          <w:tcPr>
            <w:tcW w:w="9639" w:type="dxa"/>
          </w:tcPr>
          <w:p w14:paraId="22D5DA7B" w14:textId="77777777" w:rsidR="00D675B3" w:rsidRDefault="00FF16EC" w:rsidP="00595609">
            <w:pPr>
              <w:pStyle w:val="Akapitzlist"/>
              <w:spacing w:after="0"/>
              <w:ind w:left="3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Działalność marketingowa i narzędzia marketingu w organizacji</w:t>
            </w:r>
          </w:p>
          <w:p w14:paraId="01DD30A7" w14:textId="1DA017DD" w:rsidR="00FF16EC" w:rsidRDefault="00FF16EC" w:rsidP="00595609">
            <w:pPr>
              <w:pStyle w:val="Akapitzlist"/>
              <w:spacing w:after="0"/>
              <w:ind w:left="3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Controlling w zarządzaniu i ośrodki odpowiedzialności za marketing</w:t>
            </w:r>
          </w:p>
          <w:p w14:paraId="0099EDDC" w14:textId="77777777" w:rsidR="00FF16EC" w:rsidRDefault="00FF16EC" w:rsidP="00595609">
            <w:pPr>
              <w:pStyle w:val="Akapitzlist"/>
              <w:spacing w:after="0"/>
              <w:ind w:left="3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Controlling a audyt marketingowy</w:t>
            </w:r>
          </w:p>
          <w:p w14:paraId="1C076479" w14:textId="1B7F19C6" w:rsidR="00FF16EC" w:rsidRDefault="00FF16EC" w:rsidP="00595609">
            <w:pPr>
              <w:pStyle w:val="Akapitzlist"/>
              <w:spacing w:after="0"/>
              <w:ind w:left="3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informacji marketingowej w przedsiębiorstwie</w:t>
            </w:r>
          </w:p>
          <w:p w14:paraId="0134434C" w14:textId="061D0179" w:rsidR="00595609" w:rsidRDefault="00FF16EC" w:rsidP="00595609">
            <w:pPr>
              <w:pStyle w:val="Akapitzlist"/>
              <w:spacing w:after="0"/>
              <w:ind w:left="3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Ewidencja księgowa i sprawozdawczość jako baza informacyjna controllingu działalności marketingowe</w:t>
            </w:r>
            <w:r w:rsidR="00792741">
              <w:rPr>
                <w:rFonts w:ascii="Corbel" w:hAnsi="Corbel"/>
                <w:sz w:val="24"/>
                <w:szCs w:val="24"/>
              </w:rPr>
              <w:t>j</w:t>
            </w:r>
          </w:p>
          <w:p w14:paraId="784746F7" w14:textId="1B488ABE" w:rsidR="00FF16EC" w:rsidRDefault="00FF16EC" w:rsidP="00595609">
            <w:pPr>
              <w:pStyle w:val="Akapitzlist"/>
              <w:spacing w:after="0"/>
              <w:ind w:left="3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Budżetowanie</w:t>
            </w:r>
            <w:r w:rsidR="009E042E">
              <w:rPr>
                <w:rFonts w:ascii="Corbel" w:hAnsi="Corbel"/>
                <w:sz w:val="24"/>
                <w:szCs w:val="24"/>
              </w:rPr>
              <w:t xml:space="preserve"> i planowanie</w:t>
            </w:r>
            <w:r>
              <w:rPr>
                <w:rFonts w:ascii="Corbel" w:hAnsi="Corbel"/>
                <w:sz w:val="24"/>
                <w:szCs w:val="24"/>
              </w:rPr>
              <w:t xml:space="preserve"> kosztów działalności marketingowej</w:t>
            </w:r>
          </w:p>
          <w:p w14:paraId="0DBA3766" w14:textId="3A0DFD15" w:rsidR="00595609" w:rsidRPr="00595609" w:rsidRDefault="00231E4D" w:rsidP="00595609">
            <w:pPr>
              <w:pStyle w:val="Akapitzlist"/>
              <w:spacing w:after="0"/>
              <w:ind w:left="37"/>
              <w:rPr>
                <w:rFonts w:ascii="Corbel" w:hAnsi="Corbel"/>
                <w:sz w:val="24"/>
                <w:szCs w:val="24"/>
              </w:rPr>
            </w:pPr>
            <w:r w:rsidRPr="00231E4D">
              <w:rPr>
                <w:rFonts w:ascii="Corbel" w:hAnsi="Corbel"/>
                <w:sz w:val="24"/>
                <w:szCs w:val="24"/>
              </w:rPr>
              <w:t>Raportowanie i prezentacja wyników controllingu marketingowego</w:t>
            </w:r>
          </w:p>
        </w:tc>
      </w:tr>
    </w:tbl>
    <w:p w14:paraId="7B648C4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B65FF7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7307691A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0E1CA7FD" w14:textId="77777777" w:rsidTr="00923D7D">
        <w:tc>
          <w:tcPr>
            <w:tcW w:w="9639" w:type="dxa"/>
          </w:tcPr>
          <w:p w14:paraId="7E57EC99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31E4D" w:rsidRPr="00B169DF" w14:paraId="570F332F" w14:textId="77777777" w:rsidTr="00923D7D">
        <w:tc>
          <w:tcPr>
            <w:tcW w:w="9639" w:type="dxa"/>
          </w:tcPr>
          <w:p w14:paraId="7B95B4E0" w14:textId="77777777" w:rsidR="00231E4D" w:rsidRDefault="00231E4D" w:rsidP="00231E4D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Wskaźniki oceny efektywności i skuteczności  działalności marketingowej</w:t>
            </w:r>
          </w:p>
          <w:p w14:paraId="08A97130" w14:textId="3887D2B9" w:rsidR="009E042E" w:rsidRDefault="009E042E" w:rsidP="00231E4D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E042E">
              <w:rPr>
                <w:rFonts w:ascii="Corbel" w:hAnsi="Corbel"/>
                <w:sz w:val="24"/>
                <w:szCs w:val="24"/>
              </w:rPr>
              <w:t xml:space="preserve">arzędzia controllingu marketingowego </w:t>
            </w:r>
            <w:r>
              <w:rPr>
                <w:rFonts w:ascii="Corbel" w:hAnsi="Corbel"/>
                <w:sz w:val="24"/>
                <w:szCs w:val="24"/>
              </w:rPr>
              <w:t xml:space="preserve">w zakresie </w:t>
            </w:r>
            <w:r w:rsidRPr="009E042E">
              <w:rPr>
                <w:rFonts w:ascii="Corbel" w:hAnsi="Corbel"/>
                <w:sz w:val="24"/>
                <w:szCs w:val="24"/>
              </w:rPr>
              <w:t>produktu</w:t>
            </w:r>
          </w:p>
          <w:p w14:paraId="0814CE48" w14:textId="77777777" w:rsidR="00231E4D" w:rsidRPr="00231E4D" w:rsidRDefault="00231E4D" w:rsidP="00231E4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31E4D">
              <w:rPr>
                <w:rFonts w:ascii="Corbel" w:hAnsi="Corbel"/>
                <w:sz w:val="24"/>
                <w:szCs w:val="24"/>
              </w:rPr>
              <w:t>Analiza controllingowa cen i polityki cenowej</w:t>
            </w:r>
          </w:p>
          <w:p w14:paraId="213A568E" w14:textId="77777777" w:rsidR="00231E4D" w:rsidRPr="00231E4D" w:rsidRDefault="00231E4D" w:rsidP="00231E4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31E4D">
              <w:rPr>
                <w:rFonts w:ascii="Corbel" w:hAnsi="Corbel"/>
                <w:sz w:val="24"/>
                <w:szCs w:val="24"/>
              </w:rPr>
              <w:t>Controlling działań promocyjnych i reklamowych– pomiar skuteczności kampanii, optymalizacja budżetu.</w:t>
            </w:r>
          </w:p>
          <w:p w14:paraId="56175A7B" w14:textId="77777777" w:rsidR="00231E4D" w:rsidRPr="00231E4D" w:rsidRDefault="00231E4D" w:rsidP="00231E4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31E4D">
              <w:rPr>
                <w:rFonts w:ascii="Corbel" w:hAnsi="Corbel"/>
                <w:sz w:val="24"/>
                <w:szCs w:val="24"/>
              </w:rPr>
              <w:t>Controlling kanałów dystrybucji i sprzedaży – efektywność kanałów, wsparcie marketingowe sprzedaży</w:t>
            </w:r>
          </w:p>
          <w:p w14:paraId="58F6F2CE" w14:textId="77777777" w:rsidR="00231E4D" w:rsidRPr="00231E4D" w:rsidRDefault="00231E4D" w:rsidP="00231E4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31E4D">
              <w:rPr>
                <w:rFonts w:ascii="Corbel" w:hAnsi="Corbel"/>
                <w:sz w:val="24"/>
                <w:szCs w:val="24"/>
              </w:rPr>
              <w:t>Strategiczna karta wyników oraz karta wyników kapitału oraz analizy portfelowe produktów, cyklu życia, analiza portfelowa interesariuszy</w:t>
            </w:r>
          </w:p>
          <w:p w14:paraId="14CDA5AD" w14:textId="77777777" w:rsidR="00231E4D" w:rsidRPr="00231E4D" w:rsidRDefault="00231E4D" w:rsidP="00231E4D">
            <w:pPr>
              <w:spacing w:after="0"/>
              <w:rPr>
                <w:rFonts w:ascii="Corbel" w:hAnsi="Corbel"/>
                <w:sz w:val="24"/>
                <w:szCs w:val="24"/>
                <w:lang w:val="en-GB"/>
              </w:rPr>
            </w:pPr>
            <w:proofErr w:type="spellStart"/>
            <w:r w:rsidRPr="00231E4D">
              <w:rPr>
                <w:rFonts w:ascii="Corbel" w:hAnsi="Corbel"/>
                <w:sz w:val="24"/>
                <w:szCs w:val="24"/>
                <w:lang w:val="en-GB"/>
              </w:rPr>
              <w:t>Narzędzia</w:t>
            </w:r>
            <w:proofErr w:type="spellEnd"/>
            <w:r w:rsidRPr="00231E4D">
              <w:rPr>
                <w:rFonts w:ascii="Corbel" w:hAnsi="Corbel"/>
                <w:sz w:val="24"/>
                <w:szCs w:val="24"/>
                <w:lang w:val="en-GB"/>
              </w:rPr>
              <w:t xml:space="preserve"> IT w </w:t>
            </w:r>
            <w:proofErr w:type="spellStart"/>
            <w:r w:rsidRPr="00231E4D">
              <w:rPr>
                <w:rFonts w:ascii="Corbel" w:hAnsi="Corbel"/>
                <w:sz w:val="24"/>
                <w:szCs w:val="24"/>
                <w:lang w:val="en-GB"/>
              </w:rPr>
              <w:t>controllingu</w:t>
            </w:r>
            <w:proofErr w:type="spellEnd"/>
            <w:r w:rsidRPr="00231E4D">
              <w:rPr>
                <w:rFonts w:ascii="Corbel" w:hAnsi="Corbel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31E4D">
              <w:rPr>
                <w:rFonts w:ascii="Corbel" w:hAnsi="Corbel"/>
                <w:sz w:val="24"/>
                <w:szCs w:val="24"/>
                <w:lang w:val="en-GB"/>
              </w:rPr>
              <w:t>marketingowym</w:t>
            </w:r>
            <w:proofErr w:type="spellEnd"/>
            <w:r w:rsidRPr="00231E4D">
              <w:rPr>
                <w:rFonts w:ascii="Corbel" w:hAnsi="Corbel"/>
                <w:sz w:val="24"/>
                <w:szCs w:val="24"/>
                <w:lang w:val="en-GB"/>
              </w:rPr>
              <w:t xml:space="preserve"> – CRM, ERP, Business Intelligence, </w:t>
            </w:r>
            <w:proofErr w:type="spellStart"/>
            <w:r w:rsidRPr="00231E4D">
              <w:rPr>
                <w:rFonts w:ascii="Corbel" w:hAnsi="Corbel"/>
                <w:sz w:val="24"/>
                <w:szCs w:val="24"/>
                <w:lang w:val="en-GB"/>
              </w:rPr>
              <w:t>dashboardy</w:t>
            </w:r>
            <w:proofErr w:type="spellEnd"/>
          </w:p>
          <w:p w14:paraId="7C6558DE" w14:textId="19CC1918" w:rsidR="00231E4D" w:rsidRPr="00BB0146" w:rsidRDefault="00231E4D" w:rsidP="00231E4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31E4D">
              <w:rPr>
                <w:rFonts w:ascii="Corbel" w:hAnsi="Corbel"/>
                <w:sz w:val="24"/>
                <w:szCs w:val="24"/>
              </w:rPr>
              <w:t>Analiza przypadków (</w:t>
            </w:r>
            <w:proofErr w:type="spellStart"/>
            <w:r w:rsidRPr="00231E4D">
              <w:rPr>
                <w:rFonts w:ascii="Corbel" w:hAnsi="Corbel"/>
                <w:sz w:val="24"/>
                <w:szCs w:val="24"/>
              </w:rPr>
              <w:t>case</w:t>
            </w:r>
            <w:proofErr w:type="spellEnd"/>
            <w:r w:rsidRPr="00231E4D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231E4D">
              <w:rPr>
                <w:rFonts w:ascii="Corbel" w:hAnsi="Corbel"/>
                <w:sz w:val="24"/>
                <w:szCs w:val="24"/>
              </w:rPr>
              <w:t>study</w:t>
            </w:r>
            <w:proofErr w:type="spellEnd"/>
            <w:r w:rsidRPr="00231E4D">
              <w:rPr>
                <w:rFonts w:ascii="Corbel" w:hAnsi="Corbel"/>
                <w:sz w:val="24"/>
                <w:szCs w:val="24"/>
              </w:rPr>
              <w:t>) – controlling kampanii reklamowej</w:t>
            </w:r>
          </w:p>
        </w:tc>
      </w:tr>
    </w:tbl>
    <w:p w14:paraId="4B9A2E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F36BE6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397F5D20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BA0595" w14:textId="1844CC60" w:rsidR="00927F2A" w:rsidRDefault="00927F2A" w:rsidP="00927F2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D</w:t>
      </w:r>
      <w:r w:rsidRPr="001F43FD">
        <w:rPr>
          <w:rFonts w:ascii="Corbel" w:hAnsi="Corbel"/>
          <w:b w:val="0"/>
          <w:smallCaps w:val="0"/>
          <w:szCs w:val="24"/>
        </w:rPr>
        <w:t>yskusja moderowan</w:t>
      </w:r>
      <w:r>
        <w:rPr>
          <w:rFonts w:ascii="Corbel" w:hAnsi="Corbel"/>
          <w:b w:val="0"/>
          <w:smallCaps w:val="0"/>
          <w:szCs w:val="24"/>
        </w:rPr>
        <w:t>a z wykorzystaniem prezentacji multimedialnej</w:t>
      </w:r>
      <w:r w:rsidRPr="001F43FD">
        <w:rPr>
          <w:rFonts w:ascii="Corbel" w:hAnsi="Corbel"/>
          <w:b w:val="0"/>
          <w:smallCaps w:val="0"/>
          <w:szCs w:val="24"/>
        </w:rPr>
        <w:t>, analiza studium przypadku, prac</w:t>
      </w:r>
      <w:r w:rsidR="00C72F19">
        <w:rPr>
          <w:rFonts w:ascii="Corbel" w:hAnsi="Corbel"/>
          <w:b w:val="0"/>
          <w:smallCaps w:val="0"/>
          <w:szCs w:val="24"/>
        </w:rPr>
        <w:t>a</w:t>
      </w:r>
      <w:r w:rsidRPr="001F43FD">
        <w:rPr>
          <w:rFonts w:ascii="Corbel" w:hAnsi="Corbel"/>
          <w:b w:val="0"/>
          <w:smallCaps w:val="0"/>
          <w:szCs w:val="24"/>
        </w:rPr>
        <w:t xml:space="preserve"> zespołowa na zajęciach</w:t>
      </w:r>
      <w:r>
        <w:rPr>
          <w:rFonts w:ascii="Corbel" w:hAnsi="Corbel"/>
          <w:szCs w:val="24"/>
        </w:rPr>
        <w:t>.</w:t>
      </w:r>
    </w:p>
    <w:p w14:paraId="41955E57" w14:textId="77777777" w:rsidR="004C5F6D" w:rsidRPr="00B169DF" w:rsidRDefault="004C5F6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247727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FFC0DE7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23AE1EA0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69D9B371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5FC5F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9FC5D0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67493E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415BE35C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2E085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6A034C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14:paraId="6BCEA066" w14:textId="77777777" w:rsidTr="00C05F44">
        <w:tc>
          <w:tcPr>
            <w:tcW w:w="1985" w:type="dxa"/>
            <w:vAlign w:val="center"/>
          </w:tcPr>
          <w:p w14:paraId="1BAAC6B0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195165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F860D19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4B15298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1BA86B6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35E4F" w:rsidRPr="00B169DF" w14:paraId="78E2CC8F" w14:textId="77777777" w:rsidTr="00C05F44">
        <w:tc>
          <w:tcPr>
            <w:tcW w:w="1985" w:type="dxa"/>
          </w:tcPr>
          <w:p w14:paraId="70EC504E" w14:textId="2AA156C2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34D1BCCB" w14:textId="40BAF2DE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 w:rsidR="0067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egzamin</w:t>
            </w:r>
          </w:p>
        </w:tc>
        <w:tc>
          <w:tcPr>
            <w:tcW w:w="2126" w:type="dxa"/>
          </w:tcPr>
          <w:p w14:paraId="6D448658" w14:textId="719E7165" w:rsidR="00235E4F" w:rsidRPr="00676678" w:rsidRDefault="00676678" w:rsidP="00235E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678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="00235E4F" w:rsidRPr="00676678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235E4F" w:rsidRPr="00B169DF" w14:paraId="6D101ACB" w14:textId="77777777" w:rsidTr="00C05F44">
        <w:tc>
          <w:tcPr>
            <w:tcW w:w="1985" w:type="dxa"/>
          </w:tcPr>
          <w:p w14:paraId="2FCE8E0D" w14:textId="6EDA15E0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222C4531" w14:textId="7322F362" w:rsidR="00235E4F" w:rsidRPr="00B169DF" w:rsidRDefault="006073A4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 w:rsidR="0067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egzamin</w:t>
            </w:r>
          </w:p>
        </w:tc>
        <w:tc>
          <w:tcPr>
            <w:tcW w:w="2126" w:type="dxa"/>
          </w:tcPr>
          <w:p w14:paraId="176732AF" w14:textId="43C16EC0" w:rsidR="00235E4F" w:rsidRPr="00676678" w:rsidRDefault="00676678" w:rsidP="00235E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678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="00235E4F" w:rsidRPr="00676678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235E4F" w:rsidRPr="00B169DF" w14:paraId="0A79BE6B" w14:textId="77777777" w:rsidTr="00C05F44">
        <w:tc>
          <w:tcPr>
            <w:tcW w:w="1985" w:type="dxa"/>
          </w:tcPr>
          <w:p w14:paraId="5D8485B0" w14:textId="30066B25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528" w:type="dxa"/>
          </w:tcPr>
          <w:p w14:paraId="40098934" w14:textId="2DA7EEFF" w:rsidR="00235E4F" w:rsidRPr="00B169DF" w:rsidRDefault="00676678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6073A4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 w:rsidR="00173A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48E168AE" w14:textId="593DF342" w:rsidR="00235E4F" w:rsidRPr="00676678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76678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</w:tbl>
    <w:p w14:paraId="1DE0D8EE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EEED9D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4A1E80FE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07EEDAA2" w14:textId="77777777" w:rsidTr="00923D7D">
        <w:tc>
          <w:tcPr>
            <w:tcW w:w="9670" w:type="dxa"/>
          </w:tcPr>
          <w:p w14:paraId="0F476BC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1FDE95D" w14:textId="7BD8FC68" w:rsidR="00923D7D" w:rsidRPr="00B169DF" w:rsidRDefault="001802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uzyskanie ponad 50% punktów </w:t>
            </w:r>
            <w:r w:rsidR="006073A4">
              <w:rPr>
                <w:rFonts w:ascii="Corbel" w:hAnsi="Corbel"/>
                <w:b w:val="0"/>
                <w:smallCaps w:val="0"/>
                <w:szCs w:val="24"/>
              </w:rPr>
              <w:t xml:space="preserve">z </w:t>
            </w:r>
            <w:r w:rsidR="00676678">
              <w:rPr>
                <w:rFonts w:ascii="Corbel" w:hAnsi="Corbel"/>
                <w:b w:val="0"/>
                <w:smallCaps w:val="0"/>
                <w:szCs w:val="24"/>
              </w:rPr>
              <w:t xml:space="preserve">egzaminu pisemnego, uzyskanie zaliczenia z ćwiczeń warunkowane jest uzyskanie ponad 50% punktów z kolokwium </w:t>
            </w:r>
            <w:r w:rsidR="006073A4">
              <w:rPr>
                <w:rFonts w:ascii="Corbel" w:hAnsi="Corbel"/>
                <w:b w:val="0"/>
                <w:smallCaps w:val="0"/>
                <w:szCs w:val="24"/>
              </w:rPr>
              <w:t>oraz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uczestnictwo w pracach zespołowych.</w:t>
            </w:r>
          </w:p>
          <w:p w14:paraId="44EE603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1461D7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E63DCC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0DD787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14:paraId="39E0FAC2" w14:textId="77777777" w:rsidTr="003E1941">
        <w:tc>
          <w:tcPr>
            <w:tcW w:w="4962" w:type="dxa"/>
            <w:vAlign w:val="center"/>
          </w:tcPr>
          <w:p w14:paraId="4B63B118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A8DB83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1689B84F" w14:textId="77777777" w:rsidTr="00923D7D">
        <w:tc>
          <w:tcPr>
            <w:tcW w:w="4962" w:type="dxa"/>
          </w:tcPr>
          <w:p w14:paraId="0700CA15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45546CB" w14:textId="23006D1F" w:rsidR="0085747A" w:rsidRPr="00B169DF" w:rsidRDefault="00676678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B73D8E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B169DF" w14:paraId="5D564667" w14:textId="77777777" w:rsidTr="00923D7D">
        <w:tc>
          <w:tcPr>
            <w:tcW w:w="4962" w:type="dxa"/>
          </w:tcPr>
          <w:p w14:paraId="3C706B0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C65AC2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794AA4E" w14:textId="48CD1C5A" w:rsidR="00C61DC5" w:rsidRPr="00B169DF" w:rsidRDefault="001802B5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14:paraId="622DD306" w14:textId="77777777" w:rsidTr="00923D7D">
        <w:tc>
          <w:tcPr>
            <w:tcW w:w="4962" w:type="dxa"/>
          </w:tcPr>
          <w:p w14:paraId="51D7D5F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038BBA0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B82C0DD" w14:textId="328E22EC" w:rsidR="00C61DC5" w:rsidRPr="00B169DF" w:rsidRDefault="00676678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43</w:t>
            </w:r>
          </w:p>
        </w:tc>
      </w:tr>
      <w:tr w:rsidR="0085747A" w:rsidRPr="00B169DF" w14:paraId="37DC20CD" w14:textId="77777777" w:rsidTr="00923D7D">
        <w:tc>
          <w:tcPr>
            <w:tcW w:w="4962" w:type="dxa"/>
          </w:tcPr>
          <w:p w14:paraId="13056706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14DFC7D" w14:textId="30A8CEF4" w:rsidR="0085747A" w:rsidRPr="00B169DF" w:rsidRDefault="00676678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14:paraId="3B6A00A2" w14:textId="77777777" w:rsidTr="00923D7D">
        <w:tc>
          <w:tcPr>
            <w:tcW w:w="4962" w:type="dxa"/>
          </w:tcPr>
          <w:p w14:paraId="12E326B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F506CC8" w14:textId="264B63AF" w:rsidR="0085747A" w:rsidRPr="00B169DF" w:rsidRDefault="00676678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CA727BB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3AC2BD0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19C69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7AE39A1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4C4B77EC" w14:textId="77777777" w:rsidTr="0071620A">
        <w:trPr>
          <w:trHeight w:val="397"/>
        </w:trPr>
        <w:tc>
          <w:tcPr>
            <w:tcW w:w="3544" w:type="dxa"/>
          </w:tcPr>
          <w:p w14:paraId="089C4AE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EF1C62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DD34F28" w14:textId="77777777" w:rsidTr="0071620A">
        <w:trPr>
          <w:trHeight w:val="397"/>
        </w:trPr>
        <w:tc>
          <w:tcPr>
            <w:tcW w:w="3544" w:type="dxa"/>
          </w:tcPr>
          <w:p w14:paraId="06446397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8AD5CF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E90A7E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86BBE8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11E3B5CF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B73D8E" w:rsidRPr="007C12DD" w14:paraId="2D2F9796" w14:textId="77777777" w:rsidTr="00B73D8E">
        <w:trPr>
          <w:trHeight w:val="397"/>
        </w:trPr>
        <w:tc>
          <w:tcPr>
            <w:tcW w:w="7513" w:type="dxa"/>
          </w:tcPr>
          <w:p w14:paraId="65D691CF" w14:textId="73A4A73C" w:rsidR="00162A78" w:rsidRPr="001F43FD" w:rsidRDefault="00B73D8E" w:rsidP="008C5E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43F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5714465" w14:textId="77777777" w:rsidR="00162A78" w:rsidRPr="00162A78" w:rsidRDefault="00162A78" w:rsidP="008C5E57">
            <w:pPr>
              <w:pStyle w:val="Punktygwne"/>
              <w:numPr>
                <w:ilvl w:val="0"/>
                <w:numId w:val="1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2A78">
              <w:rPr>
                <w:rFonts w:ascii="Corbel" w:hAnsi="Corbel"/>
                <w:b w:val="0"/>
                <w:smallCaps w:val="0"/>
                <w:szCs w:val="24"/>
              </w:rPr>
              <w:t>Grzegorczyk W., Controlling działań marketingowych : pojęcia, narzędzia, etapy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162A78">
              <w:rPr>
                <w:rFonts w:ascii="Corbel" w:hAnsi="Corbel"/>
                <w:b w:val="0"/>
                <w:smallCaps w:val="0"/>
                <w:szCs w:val="24"/>
              </w:rPr>
              <w:t>Wydawnictwo Uniwersytetu Łódzkiego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2023</w:t>
            </w:r>
          </w:p>
          <w:p w14:paraId="43A51506" w14:textId="366A35FD" w:rsidR="00162A78" w:rsidRPr="008C5E57" w:rsidRDefault="008C5E57" w:rsidP="008C5E57">
            <w:pPr>
              <w:pStyle w:val="Punktygwne"/>
              <w:numPr>
                <w:ilvl w:val="0"/>
                <w:numId w:val="1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C5E57">
              <w:rPr>
                <w:rFonts w:ascii="Corbel" w:hAnsi="Corbel"/>
                <w:b w:val="0"/>
                <w:smallCaps w:val="0"/>
                <w:szCs w:val="24"/>
              </w:rPr>
              <w:t>Nowak E., Controlling dla menedżerów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C5E57">
              <w:rPr>
                <w:rFonts w:ascii="Corbel" w:hAnsi="Corbel"/>
                <w:b w:val="0"/>
                <w:smallCaps w:val="0"/>
                <w:szCs w:val="24"/>
              </w:rPr>
              <w:t xml:space="preserve"> CeDeWu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C5E57">
              <w:rPr>
                <w:rFonts w:ascii="Corbel" w:hAnsi="Corbel"/>
                <w:b w:val="0"/>
                <w:smallCaps w:val="0"/>
                <w:szCs w:val="24"/>
              </w:rPr>
              <w:t>Warszawa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2023</w:t>
            </w:r>
          </w:p>
        </w:tc>
      </w:tr>
      <w:tr w:rsidR="00B73D8E" w:rsidRPr="00671CCF" w14:paraId="7A036FC6" w14:textId="77777777" w:rsidTr="00B73D8E">
        <w:trPr>
          <w:trHeight w:val="397"/>
        </w:trPr>
        <w:tc>
          <w:tcPr>
            <w:tcW w:w="7513" w:type="dxa"/>
          </w:tcPr>
          <w:p w14:paraId="0FD22DE6" w14:textId="77777777" w:rsidR="00B73D8E" w:rsidRPr="001F43FD" w:rsidRDefault="00B73D8E" w:rsidP="00671C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43FD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7A56ACB" w14:textId="6C40D8B1" w:rsidR="00671CCF" w:rsidRDefault="00671CCF" w:rsidP="00671CCF">
            <w:pPr>
              <w:pStyle w:val="Punktygwne"/>
              <w:numPr>
                <w:ilvl w:val="0"/>
                <w:numId w:val="2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proofErr w:type="spellStart"/>
            <w:r w:rsidRPr="00671CCF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Wierzbiński</w:t>
            </w:r>
            <w:proofErr w:type="spellEnd"/>
            <w:r w:rsidRPr="00671CCF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B., </w:t>
            </w:r>
            <w:proofErr w:type="spellStart"/>
            <w:r w:rsidRPr="00671CCF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Zaborek</w:t>
            </w:r>
            <w:proofErr w:type="spellEnd"/>
            <w:r w:rsidRPr="00671CCF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P., </w:t>
            </w:r>
            <w:proofErr w:type="spellStart"/>
            <w:r w:rsidRPr="00671CCF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Wosiek</w:t>
            </w:r>
            <w:proofErr w:type="spellEnd"/>
            <w:r w:rsidRPr="00671CCF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M., Surmacz T., Knowledge management orientation as a driver of competitive performance: Evidence from Polish SMEs in the aviation industry,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r w:rsidRPr="00671CCF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Entrepreneurial Business and Economics Review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, </w:t>
            </w:r>
            <w:r w:rsidRPr="00671CCF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2023 : Vol. 11</w:t>
            </w:r>
          </w:p>
          <w:p w14:paraId="41B767F3" w14:textId="44A26EA3" w:rsidR="005851FF" w:rsidRPr="005851FF" w:rsidRDefault="005851FF" w:rsidP="00082003">
            <w:pPr>
              <w:pStyle w:val="Punktygwne"/>
              <w:numPr>
                <w:ilvl w:val="0"/>
                <w:numId w:val="2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51FF">
              <w:rPr>
                <w:rFonts w:ascii="Corbel" w:hAnsi="Corbel"/>
                <w:b w:val="0"/>
                <w:smallCaps w:val="0"/>
                <w:szCs w:val="24"/>
              </w:rPr>
              <w:t xml:space="preserve">Folga J., Controlling w firmie, Wydawnictwo: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Wiedza i praktyka, 2024</w:t>
            </w:r>
          </w:p>
          <w:p w14:paraId="21ADAE5C" w14:textId="5CDA673D" w:rsidR="001321FC" w:rsidRPr="00671CCF" w:rsidRDefault="00CD46B1" w:rsidP="00671CCF">
            <w:pPr>
              <w:pStyle w:val="Punktygwne"/>
              <w:numPr>
                <w:ilvl w:val="0"/>
                <w:numId w:val="2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1CCF">
              <w:rPr>
                <w:rFonts w:ascii="Corbel" w:hAnsi="Corbel"/>
                <w:b w:val="0"/>
                <w:smallCaps w:val="0"/>
                <w:szCs w:val="24"/>
              </w:rPr>
              <w:t>Nowak M., Controlling działalności marketingowej, Polskie Wydawnictwo Ekonomiczne, 2007</w:t>
            </w:r>
          </w:p>
        </w:tc>
      </w:tr>
    </w:tbl>
    <w:p w14:paraId="70E3F7A3" w14:textId="77777777" w:rsidR="0085747A" w:rsidRPr="00671CC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A01A07" w14:textId="77777777" w:rsidR="0085747A" w:rsidRPr="00671CC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D137B73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A6572" w14:textId="77777777" w:rsidR="008F3087" w:rsidRDefault="008F3087" w:rsidP="00C16ABF">
      <w:pPr>
        <w:spacing w:after="0" w:line="240" w:lineRule="auto"/>
      </w:pPr>
      <w:r>
        <w:separator/>
      </w:r>
    </w:p>
  </w:endnote>
  <w:endnote w:type="continuationSeparator" w:id="0">
    <w:p w14:paraId="10A61E38" w14:textId="77777777" w:rsidR="008F3087" w:rsidRDefault="008F308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9D5AB" w14:textId="77777777" w:rsidR="008F3087" w:rsidRDefault="008F3087" w:rsidP="00C16ABF">
      <w:pPr>
        <w:spacing w:after="0" w:line="240" w:lineRule="auto"/>
      </w:pPr>
      <w:r>
        <w:separator/>
      </w:r>
    </w:p>
  </w:footnote>
  <w:footnote w:type="continuationSeparator" w:id="0">
    <w:p w14:paraId="1C25FF1A" w14:textId="77777777" w:rsidR="008F3087" w:rsidRDefault="008F3087" w:rsidP="00C16ABF">
      <w:pPr>
        <w:spacing w:after="0" w:line="240" w:lineRule="auto"/>
      </w:pPr>
      <w:r>
        <w:continuationSeparator/>
      </w:r>
    </w:p>
  </w:footnote>
  <w:footnote w:id="1">
    <w:p w14:paraId="6383438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62166"/>
    <w:multiLevelType w:val="multilevel"/>
    <w:tmpl w:val="1CFA1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3A6DC2"/>
    <w:multiLevelType w:val="hybridMultilevel"/>
    <w:tmpl w:val="DBB2CB28"/>
    <w:lvl w:ilvl="0" w:tplc="36F22C00">
      <w:start w:val="1"/>
      <w:numFmt w:val="decimal"/>
      <w:lvlText w:val="%1)"/>
      <w:lvlJc w:val="left"/>
      <w:pPr>
        <w:ind w:left="720" w:hanging="360"/>
      </w:pPr>
      <w:rPr>
        <w:rFonts w:ascii="Corbel" w:eastAsia="Calibri" w:hAnsi="Corbel" w:cs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D0D1E"/>
    <w:multiLevelType w:val="multilevel"/>
    <w:tmpl w:val="D146E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EB2659"/>
    <w:multiLevelType w:val="multilevel"/>
    <w:tmpl w:val="C9182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7E0E9C"/>
    <w:multiLevelType w:val="multilevel"/>
    <w:tmpl w:val="40FEA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CD7DAF"/>
    <w:multiLevelType w:val="multilevel"/>
    <w:tmpl w:val="D31C6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7C640D"/>
    <w:multiLevelType w:val="multilevel"/>
    <w:tmpl w:val="0400D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lang w:val="pl-PL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320EE8"/>
    <w:multiLevelType w:val="multilevel"/>
    <w:tmpl w:val="29A85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345E70"/>
    <w:multiLevelType w:val="multilevel"/>
    <w:tmpl w:val="8CA05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D64F94"/>
    <w:multiLevelType w:val="multilevel"/>
    <w:tmpl w:val="6C86E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B1002C"/>
    <w:multiLevelType w:val="hybridMultilevel"/>
    <w:tmpl w:val="473C46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0A3AD3"/>
    <w:multiLevelType w:val="multilevel"/>
    <w:tmpl w:val="E3C82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7E46C83"/>
    <w:multiLevelType w:val="hybridMultilevel"/>
    <w:tmpl w:val="473C46C0"/>
    <w:lvl w:ilvl="0" w:tplc="A2A404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6E5571"/>
    <w:multiLevelType w:val="hybridMultilevel"/>
    <w:tmpl w:val="473C46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30591"/>
    <w:multiLevelType w:val="multilevel"/>
    <w:tmpl w:val="55C83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5691464"/>
    <w:multiLevelType w:val="multilevel"/>
    <w:tmpl w:val="E6804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9C67BA3"/>
    <w:multiLevelType w:val="multilevel"/>
    <w:tmpl w:val="F80EE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ED758C0"/>
    <w:multiLevelType w:val="multilevel"/>
    <w:tmpl w:val="2ADED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2223E9"/>
    <w:multiLevelType w:val="hybridMultilevel"/>
    <w:tmpl w:val="B510BE2E"/>
    <w:lvl w:ilvl="0" w:tplc="A8205EB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31CFF"/>
    <w:multiLevelType w:val="multilevel"/>
    <w:tmpl w:val="17A8D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523612E"/>
    <w:multiLevelType w:val="hybridMultilevel"/>
    <w:tmpl w:val="473C46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C65DB8"/>
    <w:multiLevelType w:val="hybridMultilevel"/>
    <w:tmpl w:val="7834CB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DD049E"/>
    <w:multiLevelType w:val="hybridMultilevel"/>
    <w:tmpl w:val="C65406B6"/>
    <w:lvl w:ilvl="0" w:tplc="36F22C00">
      <w:start w:val="1"/>
      <w:numFmt w:val="decimal"/>
      <w:lvlText w:val="%1)"/>
      <w:lvlJc w:val="left"/>
      <w:pPr>
        <w:ind w:left="720" w:hanging="360"/>
      </w:pPr>
      <w:rPr>
        <w:rFonts w:ascii="Corbel" w:eastAsia="Calibri" w:hAnsi="Corbel" w:cs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947314"/>
    <w:multiLevelType w:val="hybridMultilevel"/>
    <w:tmpl w:val="20A6D59C"/>
    <w:lvl w:ilvl="0" w:tplc="36F22C00">
      <w:start w:val="1"/>
      <w:numFmt w:val="decimal"/>
      <w:lvlText w:val="%1)"/>
      <w:lvlJc w:val="left"/>
      <w:pPr>
        <w:ind w:left="720" w:hanging="360"/>
      </w:pPr>
      <w:rPr>
        <w:rFonts w:ascii="Corbel" w:eastAsia="Calibri" w:hAnsi="Corbel" w:cs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142A13"/>
    <w:multiLevelType w:val="hybridMultilevel"/>
    <w:tmpl w:val="7834CBD0"/>
    <w:lvl w:ilvl="0" w:tplc="A2A404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4180394">
    <w:abstractNumId w:val="6"/>
  </w:num>
  <w:num w:numId="2" w16cid:durableId="1383334329">
    <w:abstractNumId w:val="19"/>
  </w:num>
  <w:num w:numId="3" w16cid:durableId="882133078">
    <w:abstractNumId w:val="1"/>
  </w:num>
  <w:num w:numId="4" w16cid:durableId="515844600">
    <w:abstractNumId w:val="7"/>
  </w:num>
  <w:num w:numId="5" w16cid:durableId="1660382090">
    <w:abstractNumId w:val="24"/>
  </w:num>
  <w:num w:numId="6" w16cid:durableId="531303586">
    <w:abstractNumId w:val="15"/>
  </w:num>
  <w:num w:numId="7" w16cid:durableId="1719933270">
    <w:abstractNumId w:val="9"/>
  </w:num>
  <w:num w:numId="8" w16cid:durableId="1149441867">
    <w:abstractNumId w:val="10"/>
  </w:num>
  <w:num w:numId="9" w16cid:durableId="2123569823">
    <w:abstractNumId w:val="23"/>
  </w:num>
  <w:num w:numId="10" w16cid:durableId="1479031333">
    <w:abstractNumId w:val="5"/>
  </w:num>
  <w:num w:numId="11" w16cid:durableId="1198278739">
    <w:abstractNumId w:val="20"/>
  </w:num>
  <w:num w:numId="12" w16cid:durableId="508714428">
    <w:abstractNumId w:val="17"/>
  </w:num>
  <w:num w:numId="13" w16cid:durableId="167867757">
    <w:abstractNumId w:val="12"/>
  </w:num>
  <w:num w:numId="14" w16cid:durableId="1686831592">
    <w:abstractNumId w:val="4"/>
  </w:num>
  <w:num w:numId="15" w16cid:durableId="1022515764">
    <w:abstractNumId w:val="18"/>
  </w:num>
  <w:num w:numId="16" w16cid:durableId="788277222">
    <w:abstractNumId w:val="25"/>
  </w:num>
  <w:num w:numId="17" w16cid:durableId="1128089895">
    <w:abstractNumId w:val="13"/>
  </w:num>
  <w:num w:numId="18" w16cid:durableId="1309044433">
    <w:abstractNumId w:val="11"/>
  </w:num>
  <w:num w:numId="19" w16cid:durableId="1280797019">
    <w:abstractNumId w:val="16"/>
  </w:num>
  <w:num w:numId="20" w16cid:durableId="364646881">
    <w:abstractNumId w:val="2"/>
  </w:num>
  <w:num w:numId="21" w16cid:durableId="802844683">
    <w:abstractNumId w:val="0"/>
  </w:num>
  <w:num w:numId="22" w16cid:durableId="872155453">
    <w:abstractNumId w:val="8"/>
  </w:num>
  <w:num w:numId="23" w16cid:durableId="1004239344">
    <w:abstractNumId w:val="3"/>
  </w:num>
  <w:num w:numId="24" w16cid:durableId="253588943">
    <w:abstractNumId w:val="14"/>
  </w:num>
  <w:num w:numId="25" w16cid:durableId="942226673">
    <w:abstractNumId w:val="22"/>
  </w:num>
  <w:num w:numId="26" w16cid:durableId="1711418668">
    <w:abstractNumId w:val="2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22D7"/>
    <w:rsid w:val="00015B8F"/>
    <w:rsid w:val="00022ECE"/>
    <w:rsid w:val="00042A51"/>
    <w:rsid w:val="00042D2E"/>
    <w:rsid w:val="00044C82"/>
    <w:rsid w:val="00053B29"/>
    <w:rsid w:val="00070ED6"/>
    <w:rsid w:val="000742DC"/>
    <w:rsid w:val="0008256E"/>
    <w:rsid w:val="00084C12"/>
    <w:rsid w:val="0009462C"/>
    <w:rsid w:val="00094B12"/>
    <w:rsid w:val="00096C46"/>
    <w:rsid w:val="000A16EF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05C92"/>
    <w:rsid w:val="00124BFF"/>
    <w:rsid w:val="0012560E"/>
    <w:rsid w:val="00127108"/>
    <w:rsid w:val="001321FC"/>
    <w:rsid w:val="00134B13"/>
    <w:rsid w:val="0014380E"/>
    <w:rsid w:val="00146BC0"/>
    <w:rsid w:val="00153C41"/>
    <w:rsid w:val="00154381"/>
    <w:rsid w:val="00162A78"/>
    <w:rsid w:val="001640A7"/>
    <w:rsid w:val="00164FA7"/>
    <w:rsid w:val="00166A03"/>
    <w:rsid w:val="001718A7"/>
    <w:rsid w:val="001737CF"/>
    <w:rsid w:val="00173A25"/>
    <w:rsid w:val="00176083"/>
    <w:rsid w:val="00177F09"/>
    <w:rsid w:val="001802B5"/>
    <w:rsid w:val="0018530D"/>
    <w:rsid w:val="00192F37"/>
    <w:rsid w:val="001A70D2"/>
    <w:rsid w:val="001D657B"/>
    <w:rsid w:val="001D7B54"/>
    <w:rsid w:val="001E0209"/>
    <w:rsid w:val="001F2CA2"/>
    <w:rsid w:val="00211A50"/>
    <w:rsid w:val="002144C0"/>
    <w:rsid w:val="0022477D"/>
    <w:rsid w:val="002278A9"/>
    <w:rsid w:val="00231E4D"/>
    <w:rsid w:val="002336F9"/>
    <w:rsid w:val="00235E4F"/>
    <w:rsid w:val="0024028F"/>
    <w:rsid w:val="00243B9D"/>
    <w:rsid w:val="00244ABC"/>
    <w:rsid w:val="00261498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34AB"/>
    <w:rsid w:val="002F02A3"/>
    <w:rsid w:val="002F4ABE"/>
    <w:rsid w:val="003018BA"/>
    <w:rsid w:val="0030360A"/>
    <w:rsid w:val="0030395F"/>
    <w:rsid w:val="00305C92"/>
    <w:rsid w:val="003151C5"/>
    <w:rsid w:val="003335A8"/>
    <w:rsid w:val="003343CF"/>
    <w:rsid w:val="00346FE9"/>
    <w:rsid w:val="0034759A"/>
    <w:rsid w:val="003503F6"/>
    <w:rsid w:val="003530DD"/>
    <w:rsid w:val="00363F78"/>
    <w:rsid w:val="00392B6D"/>
    <w:rsid w:val="003A0A5B"/>
    <w:rsid w:val="003A1176"/>
    <w:rsid w:val="003B00FA"/>
    <w:rsid w:val="003B28C7"/>
    <w:rsid w:val="003C0BAE"/>
    <w:rsid w:val="003D18A9"/>
    <w:rsid w:val="003D6CE2"/>
    <w:rsid w:val="003E0E5E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4AFF"/>
    <w:rsid w:val="00445970"/>
    <w:rsid w:val="00461EFC"/>
    <w:rsid w:val="004652C2"/>
    <w:rsid w:val="004706D1"/>
    <w:rsid w:val="00471326"/>
    <w:rsid w:val="00473898"/>
    <w:rsid w:val="0047598D"/>
    <w:rsid w:val="004840FD"/>
    <w:rsid w:val="00490F7D"/>
    <w:rsid w:val="00491678"/>
    <w:rsid w:val="004968E2"/>
    <w:rsid w:val="004A3EEA"/>
    <w:rsid w:val="004A4D1F"/>
    <w:rsid w:val="004B3F0E"/>
    <w:rsid w:val="004C5F6D"/>
    <w:rsid w:val="004D31C0"/>
    <w:rsid w:val="004D5282"/>
    <w:rsid w:val="004E4676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851FF"/>
    <w:rsid w:val="0059484D"/>
    <w:rsid w:val="00595609"/>
    <w:rsid w:val="00595B8E"/>
    <w:rsid w:val="005A0855"/>
    <w:rsid w:val="005A3196"/>
    <w:rsid w:val="005C080F"/>
    <w:rsid w:val="005C55E5"/>
    <w:rsid w:val="005C696A"/>
    <w:rsid w:val="005E4CBD"/>
    <w:rsid w:val="005E6E85"/>
    <w:rsid w:val="005F31D2"/>
    <w:rsid w:val="005F41B9"/>
    <w:rsid w:val="005F76A3"/>
    <w:rsid w:val="006073A4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1CCF"/>
    <w:rsid w:val="00675843"/>
    <w:rsid w:val="00676678"/>
    <w:rsid w:val="00696477"/>
    <w:rsid w:val="006A25D1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6B42"/>
    <w:rsid w:val="00763BF1"/>
    <w:rsid w:val="00766FD4"/>
    <w:rsid w:val="0078168C"/>
    <w:rsid w:val="00781916"/>
    <w:rsid w:val="00787C2A"/>
    <w:rsid w:val="00790E27"/>
    <w:rsid w:val="00792741"/>
    <w:rsid w:val="007A063B"/>
    <w:rsid w:val="007A4022"/>
    <w:rsid w:val="007A6E6E"/>
    <w:rsid w:val="007B2E11"/>
    <w:rsid w:val="007C12DD"/>
    <w:rsid w:val="007C3299"/>
    <w:rsid w:val="007C3BCC"/>
    <w:rsid w:val="007C4546"/>
    <w:rsid w:val="007D6E56"/>
    <w:rsid w:val="007E7630"/>
    <w:rsid w:val="007F4155"/>
    <w:rsid w:val="00815172"/>
    <w:rsid w:val="0081554D"/>
    <w:rsid w:val="0081707E"/>
    <w:rsid w:val="00823214"/>
    <w:rsid w:val="008449B3"/>
    <w:rsid w:val="008552A2"/>
    <w:rsid w:val="0085747A"/>
    <w:rsid w:val="00877A62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5E57"/>
    <w:rsid w:val="008D3DFB"/>
    <w:rsid w:val="008E64F4"/>
    <w:rsid w:val="008F12C9"/>
    <w:rsid w:val="008F3087"/>
    <w:rsid w:val="008F6E29"/>
    <w:rsid w:val="00916188"/>
    <w:rsid w:val="00923D7D"/>
    <w:rsid w:val="00924EB5"/>
    <w:rsid w:val="00927F2A"/>
    <w:rsid w:val="009508DF"/>
    <w:rsid w:val="00950DAC"/>
    <w:rsid w:val="00954A07"/>
    <w:rsid w:val="0099702D"/>
    <w:rsid w:val="00997F14"/>
    <w:rsid w:val="009A78D9"/>
    <w:rsid w:val="009B4351"/>
    <w:rsid w:val="009C3E31"/>
    <w:rsid w:val="009C54AE"/>
    <w:rsid w:val="009C788E"/>
    <w:rsid w:val="009D3F3B"/>
    <w:rsid w:val="009E042E"/>
    <w:rsid w:val="009E0543"/>
    <w:rsid w:val="009E3B41"/>
    <w:rsid w:val="009F3C5C"/>
    <w:rsid w:val="009F4610"/>
    <w:rsid w:val="009F4F03"/>
    <w:rsid w:val="009F6F5E"/>
    <w:rsid w:val="00A00ECC"/>
    <w:rsid w:val="00A019C6"/>
    <w:rsid w:val="00A155EE"/>
    <w:rsid w:val="00A2245B"/>
    <w:rsid w:val="00A30110"/>
    <w:rsid w:val="00A36899"/>
    <w:rsid w:val="00A371F6"/>
    <w:rsid w:val="00A37BEC"/>
    <w:rsid w:val="00A43BF6"/>
    <w:rsid w:val="00A53FA5"/>
    <w:rsid w:val="00A54817"/>
    <w:rsid w:val="00A601C8"/>
    <w:rsid w:val="00A60799"/>
    <w:rsid w:val="00A71AC2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464"/>
    <w:rsid w:val="00B40ADB"/>
    <w:rsid w:val="00B43B77"/>
    <w:rsid w:val="00B43E80"/>
    <w:rsid w:val="00B607DB"/>
    <w:rsid w:val="00B66529"/>
    <w:rsid w:val="00B73D8E"/>
    <w:rsid w:val="00B75946"/>
    <w:rsid w:val="00B8056E"/>
    <w:rsid w:val="00B819C8"/>
    <w:rsid w:val="00B82308"/>
    <w:rsid w:val="00B90885"/>
    <w:rsid w:val="00BB0146"/>
    <w:rsid w:val="00BB520A"/>
    <w:rsid w:val="00BD3869"/>
    <w:rsid w:val="00BD66E9"/>
    <w:rsid w:val="00BD6FF4"/>
    <w:rsid w:val="00BF2C41"/>
    <w:rsid w:val="00C058B4"/>
    <w:rsid w:val="00C05F44"/>
    <w:rsid w:val="00C11B8A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2F19"/>
    <w:rsid w:val="00C766DF"/>
    <w:rsid w:val="00C94B98"/>
    <w:rsid w:val="00CA2B96"/>
    <w:rsid w:val="00CA5089"/>
    <w:rsid w:val="00CD46B1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37D38"/>
    <w:rsid w:val="00D425B2"/>
    <w:rsid w:val="00D428D6"/>
    <w:rsid w:val="00D552B2"/>
    <w:rsid w:val="00D608D1"/>
    <w:rsid w:val="00D675B3"/>
    <w:rsid w:val="00D74119"/>
    <w:rsid w:val="00D8075B"/>
    <w:rsid w:val="00D8678B"/>
    <w:rsid w:val="00DA2114"/>
    <w:rsid w:val="00DC117A"/>
    <w:rsid w:val="00DE09C0"/>
    <w:rsid w:val="00DE4A14"/>
    <w:rsid w:val="00DF2FDB"/>
    <w:rsid w:val="00DF320D"/>
    <w:rsid w:val="00DF71C8"/>
    <w:rsid w:val="00E129B8"/>
    <w:rsid w:val="00E141C5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7268"/>
    <w:rsid w:val="00EE32DE"/>
    <w:rsid w:val="00EE5457"/>
    <w:rsid w:val="00F070AB"/>
    <w:rsid w:val="00F17567"/>
    <w:rsid w:val="00F27A7B"/>
    <w:rsid w:val="00F330BB"/>
    <w:rsid w:val="00F526AF"/>
    <w:rsid w:val="00F617C3"/>
    <w:rsid w:val="00F61A26"/>
    <w:rsid w:val="00F7066B"/>
    <w:rsid w:val="00F83B28"/>
    <w:rsid w:val="00F8517B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16EC"/>
    <w:rsid w:val="00FF389F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864CF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802B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927F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6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7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0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9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7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1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903</TotalTime>
  <Pages>1</Pages>
  <Words>961</Words>
  <Characters>5770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34</cp:revision>
  <cp:lastPrinted>2019-02-06T12:12:00Z</cp:lastPrinted>
  <dcterms:created xsi:type="dcterms:W3CDTF">2025-05-30T09:26:00Z</dcterms:created>
  <dcterms:modified xsi:type="dcterms:W3CDTF">2025-10-28T09:58:00Z</dcterms:modified>
</cp:coreProperties>
</file>